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152B" w14:textId="77777777" w:rsidR="00753748" w:rsidRDefault="00753748">
      <w:pPr>
        <w:tabs>
          <w:tab w:val="left" w:pos="7830"/>
        </w:tabs>
        <w:spacing w:after="240"/>
        <w:ind w:right="900"/>
        <w:rPr>
          <w:rFonts w:ascii="Times New Roman" w:hAnsi="Times New Roman"/>
          <w:sz w:val="20"/>
        </w:rPr>
      </w:pPr>
    </w:p>
    <w:p w14:paraId="5E26152C" w14:textId="77777777" w:rsidR="00753748" w:rsidRDefault="00753748">
      <w:pPr>
        <w:tabs>
          <w:tab w:val="left" w:pos="7830"/>
        </w:tabs>
        <w:spacing w:after="240"/>
        <w:ind w:right="900"/>
        <w:rPr>
          <w:rFonts w:ascii="Times New Roman" w:hAnsi="Times New Roman"/>
          <w:sz w:val="20"/>
        </w:rPr>
      </w:pPr>
    </w:p>
    <w:p w14:paraId="5E26152D" w14:textId="77777777" w:rsidR="00753748" w:rsidRDefault="008F294B">
      <w:pPr>
        <w:pStyle w:val="NoSpacing"/>
        <w:spacing w:after="240"/>
        <w:jc w:val="center"/>
        <w:rPr>
          <w:rFonts w:ascii="Times New Roman" w:eastAsia="Times New Roman" w:hAnsi="Times New Roman"/>
          <w:b/>
          <w:color w:val="000000"/>
          <w:sz w:val="24"/>
          <w:szCs w:val="28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</w:rPr>
        <w:t>CONFLICT OF INTEREST RELEASE FORM</w:t>
      </w:r>
    </w:p>
    <w:p w14:paraId="5E26152E" w14:textId="19987C60" w:rsidR="00753748" w:rsidRDefault="008F294B">
      <w:pPr>
        <w:pStyle w:val="Defaul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I, </w:t>
      </w:r>
      <w:r>
        <w:rPr>
          <w:b/>
          <w:sz w:val="22"/>
          <w:szCs w:val="22"/>
          <w:u w:val="single"/>
        </w:rPr>
        <w:t>___________________________</w:t>
      </w:r>
      <w:r>
        <w:rPr>
          <w:sz w:val="22"/>
          <w:szCs w:val="22"/>
        </w:rPr>
        <w:t xml:space="preserve">, am authorized to act on behalf of </w:t>
      </w:r>
      <w:r w:rsidR="009803CC" w:rsidRPr="00D345CD">
        <w:rPr>
          <w:rFonts w:eastAsia="Times New Roman"/>
          <w:highlight w:val="yellow"/>
        </w:rPr>
        <w:t>_____</w:t>
      </w:r>
      <w:r>
        <w:rPr>
          <w:sz w:val="22"/>
          <w:szCs w:val="22"/>
        </w:rPr>
        <w:t xml:space="preserve">.  I confirm that </w:t>
      </w:r>
      <w:r w:rsidR="009803CC" w:rsidRPr="00D345CD">
        <w:rPr>
          <w:rFonts w:eastAsia="Times New Roman"/>
          <w:highlight w:val="yellow"/>
        </w:rPr>
        <w:t>_____</w:t>
      </w:r>
      <w:r w:rsidR="009803CC">
        <w:rPr>
          <w:rFonts w:eastAsia="Times New Roman"/>
        </w:rPr>
        <w:t xml:space="preserve"> </w:t>
      </w:r>
      <w:r>
        <w:rPr>
          <w:sz w:val="22"/>
          <w:szCs w:val="22"/>
        </w:rPr>
        <w:t xml:space="preserve">has </w:t>
      </w:r>
      <w:r>
        <w:rPr>
          <w:i/>
          <w:iCs/>
          <w:sz w:val="22"/>
          <w:szCs w:val="22"/>
        </w:rPr>
        <w:t xml:space="preserve">no </w:t>
      </w:r>
      <w:proofErr w:type="gramStart"/>
      <w:r>
        <w:rPr>
          <w:sz w:val="22"/>
          <w:szCs w:val="22"/>
        </w:rPr>
        <w:t>conflict of interest</w:t>
      </w:r>
      <w:proofErr w:type="gramEnd"/>
      <w:r>
        <w:rPr>
          <w:sz w:val="22"/>
          <w:szCs w:val="22"/>
        </w:rPr>
        <w:t xml:space="preserve"> relationship with the </w:t>
      </w:r>
      <w:r>
        <w:rPr>
          <w:b/>
          <w:sz w:val="22"/>
          <w:szCs w:val="22"/>
        </w:rPr>
        <w:t xml:space="preserve">SEIU Healthcare NW Training Partnership and/or SEIU 775 Secure Retirement Trust and/or SEIU Healthcare NW Health Benefits Trust </w:t>
      </w:r>
      <w:r>
        <w:rPr>
          <w:sz w:val="22"/>
          <w:szCs w:val="22"/>
        </w:rPr>
        <w:t>(TP/SRT/HBT).  Persons and entities with a conflict of interest are defined in section 3(14) of ERISA and include the following:</w:t>
      </w:r>
    </w:p>
    <w:p w14:paraId="5E26152F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 trustee; </w:t>
      </w:r>
    </w:p>
    <w:p w14:paraId="5E261530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an employer that contributes to the Training Partnership, or a person with an ownership interest in such contributing employer; </w:t>
      </w:r>
    </w:p>
    <w:p w14:paraId="5E261531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 corporation or other entity owned in whole or part by a contributing employer; </w:t>
      </w:r>
    </w:p>
    <w:p w14:paraId="5E261532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 relative of any fiduciary of the TP/SRT/HBT (the Executive Director and the Trustees); </w:t>
      </w:r>
    </w:p>
    <w:p w14:paraId="5E261533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 relative of a contributing employer, of an owner of a contributing employer, or of an owner of corporation, partnership, or other business owned by a contributing employer; </w:t>
      </w:r>
    </w:p>
    <w:p w14:paraId="5E261534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 relative of any other vendor or service provider to the TP/SRT/HBT; and </w:t>
      </w:r>
    </w:p>
    <w:p w14:paraId="5E261535" w14:textId="77777777" w:rsidR="00753748" w:rsidRDefault="008F294B">
      <w:pPr>
        <w:pStyle w:val="Default"/>
        <w:numPr>
          <w:ilvl w:val="0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an employee, officer, director, trustee, shareholder, or partner of </w:t>
      </w:r>
    </w:p>
    <w:p w14:paraId="5E261536" w14:textId="77777777" w:rsidR="00753748" w:rsidRDefault="008F294B">
      <w:pPr>
        <w:pStyle w:val="Default"/>
        <w:numPr>
          <w:ilvl w:val="1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any other vendor or service provider to the TP/SRT/HBT, </w:t>
      </w:r>
    </w:p>
    <w:p w14:paraId="5E261537" w14:textId="77777777" w:rsidR="00753748" w:rsidRDefault="008F294B">
      <w:pPr>
        <w:pStyle w:val="Default"/>
        <w:numPr>
          <w:ilvl w:val="1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an employer who contributes to the TP/SRT/HBT, an owner of such employer, or entity owned by such employer, </w:t>
      </w:r>
    </w:p>
    <w:p w14:paraId="5E261538" w14:textId="77777777" w:rsidR="00753748" w:rsidRDefault="008F294B">
      <w:pPr>
        <w:pStyle w:val="Default"/>
        <w:numPr>
          <w:ilvl w:val="1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an employee of the TP/SRT/HBT, or </w:t>
      </w:r>
    </w:p>
    <w:p w14:paraId="5E261539" w14:textId="77777777" w:rsidR="00753748" w:rsidRDefault="008F294B">
      <w:pPr>
        <w:pStyle w:val="Default"/>
        <w:numPr>
          <w:ilvl w:val="1"/>
          <w:numId w:val="1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TP/SRT/HBT, OPEIU Local [No. 8] </w:t>
      </w:r>
    </w:p>
    <w:p w14:paraId="5E26153A" w14:textId="77777777" w:rsidR="00753748" w:rsidRDefault="008F294B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The term “relative” used above in (iv), (v), and (vi) includes a spouse.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11"/>
        <w:gridCol w:w="4559"/>
      </w:tblGrid>
      <w:tr w:rsidR="00753748" w14:paraId="5E26153F" w14:textId="77777777">
        <w:tc>
          <w:tcPr>
            <w:tcW w:w="4788" w:type="dxa"/>
          </w:tcPr>
          <w:p w14:paraId="5E26153B" w14:textId="77777777" w:rsidR="00753748" w:rsidRDefault="00753748">
            <w:pPr>
              <w:spacing w:after="240"/>
            </w:pPr>
          </w:p>
          <w:p w14:paraId="5E26153C" w14:textId="77777777" w:rsidR="00753748" w:rsidRDefault="008F294B">
            <w:pPr>
              <w:tabs>
                <w:tab w:val="left" w:pos="1080"/>
              </w:tabs>
              <w:spacing w:after="240"/>
              <w:jc w:val="both"/>
            </w:pPr>
            <w:r>
              <w:t xml:space="preserve">Signature: </w:t>
            </w:r>
            <w:r>
              <w:tab/>
              <w:t>____________________________</w:t>
            </w:r>
          </w:p>
          <w:p w14:paraId="5E26153D" w14:textId="77777777" w:rsidR="00753748" w:rsidRDefault="008F294B">
            <w:pPr>
              <w:tabs>
                <w:tab w:val="left" w:pos="1080"/>
              </w:tabs>
              <w:spacing w:after="240"/>
              <w:rPr>
                <w:u w:val="single"/>
              </w:rPr>
            </w:pPr>
            <w:r>
              <w:t>Title:</w:t>
            </w:r>
            <w:r>
              <w:tab/>
              <w:t>____________________________</w:t>
            </w:r>
          </w:p>
        </w:tc>
        <w:tc>
          <w:tcPr>
            <w:tcW w:w="4788" w:type="dxa"/>
          </w:tcPr>
          <w:p w14:paraId="5E26153E" w14:textId="77777777" w:rsidR="00753748" w:rsidRDefault="00753748">
            <w:pPr>
              <w:tabs>
                <w:tab w:val="left" w:pos="1080"/>
              </w:tabs>
              <w:spacing w:after="240"/>
            </w:pPr>
          </w:p>
        </w:tc>
      </w:tr>
    </w:tbl>
    <w:p w14:paraId="5E261540" w14:textId="77777777" w:rsidR="00753748" w:rsidRDefault="00753748">
      <w:pPr>
        <w:tabs>
          <w:tab w:val="left" w:pos="7830"/>
        </w:tabs>
        <w:spacing w:after="240"/>
        <w:ind w:right="900"/>
        <w:rPr>
          <w:rFonts w:ascii="Times New Roman" w:hAnsi="Times New Roman"/>
          <w:sz w:val="20"/>
        </w:rPr>
      </w:pPr>
    </w:p>
    <w:sectPr w:rsidR="0075374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800" w:bottom="1440" w:left="1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7A95" w14:textId="77777777" w:rsidR="008F294B" w:rsidRDefault="008F294B">
      <w:r>
        <w:separator/>
      </w:r>
    </w:p>
  </w:endnote>
  <w:endnote w:type="continuationSeparator" w:id="0">
    <w:p w14:paraId="723976D1" w14:textId="77777777" w:rsidR="008F294B" w:rsidRDefault="008F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7" w14:textId="77777777" w:rsidR="00763AB5" w:rsidRDefault="00763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8" w14:textId="77777777" w:rsidR="00763AB5" w:rsidRDefault="00763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A" w14:textId="77777777" w:rsidR="00763AB5" w:rsidRDefault="00763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B6699" w14:textId="77777777" w:rsidR="008F294B" w:rsidRDefault="008F294B">
      <w:r>
        <w:separator/>
      </w:r>
    </w:p>
  </w:footnote>
  <w:footnote w:type="continuationSeparator" w:id="0">
    <w:p w14:paraId="66C1153B" w14:textId="77777777" w:rsidR="008F294B" w:rsidRDefault="008F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5" w14:textId="77777777" w:rsidR="00763AB5" w:rsidRDefault="00763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6" w14:textId="77777777" w:rsidR="006D4CBC" w:rsidRDefault="009706A5">
    <w:pPr>
      <w:pStyle w:val="Header"/>
    </w:pPr>
    <w:r>
      <w:rPr>
        <w:rFonts w:eastAsia="Times New Roman"/>
        <w:noProof/>
      </w:rPr>
      <w:drawing>
        <wp:anchor distT="0" distB="0" distL="114300" distR="114300" simplePos="0" relativeHeight="251659776" behindDoc="1" locked="0" layoutInCell="1" allowOverlap="1" wp14:anchorId="5E26154B" wp14:editId="5E26154C">
          <wp:simplePos x="0" y="0"/>
          <wp:positionH relativeFrom="column">
            <wp:posOffset>-561975</wp:posOffset>
          </wp:positionH>
          <wp:positionV relativeFrom="paragraph">
            <wp:posOffset>-361950</wp:posOffset>
          </wp:positionV>
          <wp:extent cx="2640169" cy="781050"/>
          <wp:effectExtent l="0" t="0" r="8255" b="0"/>
          <wp:wrapNone/>
          <wp:docPr id="1" name="Picture 1" descr="cid:0B65ED93BB8D0445B783D35F43619AFD@exch027.domain.lo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B65ED93BB8D0445B783D35F43619AFD@exch027.domain.local" descr="cid:0B65ED93BB8D0445B783D35F43619AFD@exch027.domain.local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0169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74E93">
      <w:rPr>
        <w:noProof/>
      </w:rPr>
      <w:drawing>
        <wp:anchor distT="0" distB="0" distL="114300" distR="114300" simplePos="0" relativeHeight="251657728" behindDoc="1" locked="0" layoutInCell="1" allowOverlap="1" wp14:anchorId="5E26154D" wp14:editId="5E26154E">
          <wp:simplePos x="0" y="0"/>
          <wp:positionH relativeFrom="column">
            <wp:posOffset>-733425</wp:posOffset>
          </wp:positionH>
          <wp:positionV relativeFrom="paragraph">
            <wp:posOffset>485775</wp:posOffset>
          </wp:positionV>
          <wp:extent cx="7771765" cy="9118600"/>
          <wp:effectExtent l="0" t="0" r="635" b="6350"/>
          <wp:wrapNone/>
          <wp:docPr id="2" name="Picture 2" descr="TP Letterhead 13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P Letterhead 13 Word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8"/>
                  <a:stretch/>
                </pic:blipFill>
                <pic:spPr bwMode="auto">
                  <a:xfrm>
                    <a:off x="0" y="0"/>
                    <a:ext cx="7771765" cy="9118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1549" w14:textId="77777777" w:rsidR="00763AB5" w:rsidRDefault="00763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17DE3"/>
    <w:multiLevelType w:val="hybridMultilevel"/>
    <w:tmpl w:val="F0FEDC7C"/>
    <w:lvl w:ilvl="0" w:tplc="EB0CE314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5274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870"/>
    <w:rsid w:val="0002178D"/>
    <w:rsid w:val="00033FE5"/>
    <w:rsid w:val="00042510"/>
    <w:rsid w:val="00073457"/>
    <w:rsid w:val="00134E75"/>
    <w:rsid w:val="001678E3"/>
    <w:rsid w:val="001814B4"/>
    <w:rsid w:val="00186593"/>
    <w:rsid w:val="001A03B2"/>
    <w:rsid w:val="0020594D"/>
    <w:rsid w:val="0025704F"/>
    <w:rsid w:val="00292965"/>
    <w:rsid w:val="002B7E21"/>
    <w:rsid w:val="00374E93"/>
    <w:rsid w:val="00430473"/>
    <w:rsid w:val="004B2AC0"/>
    <w:rsid w:val="00527BD2"/>
    <w:rsid w:val="005507F7"/>
    <w:rsid w:val="005711B9"/>
    <w:rsid w:val="0059186B"/>
    <w:rsid w:val="005A32D6"/>
    <w:rsid w:val="005B71B0"/>
    <w:rsid w:val="006A6870"/>
    <w:rsid w:val="006D4CBC"/>
    <w:rsid w:val="00734CF3"/>
    <w:rsid w:val="007445DA"/>
    <w:rsid w:val="00753748"/>
    <w:rsid w:val="00763AB5"/>
    <w:rsid w:val="00783D6F"/>
    <w:rsid w:val="007C36CA"/>
    <w:rsid w:val="00815AEA"/>
    <w:rsid w:val="008975F0"/>
    <w:rsid w:val="008F294B"/>
    <w:rsid w:val="009427F7"/>
    <w:rsid w:val="009706A5"/>
    <w:rsid w:val="009803CC"/>
    <w:rsid w:val="009F3C40"/>
    <w:rsid w:val="00AD4D5B"/>
    <w:rsid w:val="00AD719F"/>
    <w:rsid w:val="00B82140"/>
    <w:rsid w:val="00C123C5"/>
    <w:rsid w:val="00C350A7"/>
    <w:rsid w:val="00C70554"/>
    <w:rsid w:val="00C724E3"/>
    <w:rsid w:val="00C92675"/>
    <w:rsid w:val="00CA73EB"/>
    <w:rsid w:val="00CB70A1"/>
    <w:rsid w:val="00D0266E"/>
    <w:rsid w:val="00D300C8"/>
    <w:rsid w:val="00D35280"/>
    <w:rsid w:val="00D375F4"/>
    <w:rsid w:val="00D97848"/>
    <w:rsid w:val="00DD2BAA"/>
    <w:rsid w:val="00E34EDC"/>
    <w:rsid w:val="00E763EC"/>
    <w:rsid w:val="00E806E0"/>
    <w:rsid w:val="00EA62A6"/>
    <w:rsid w:val="00EE0AF6"/>
    <w:rsid w:val="00EF01F2"/>
    <w:rsid w:val="00EF3998"/>
    <w:rsid w:val="00F00B66"/>
    <w:rsid w:val="00F46BE2"/>
    <w:rsid w:val="00F60397"/>
    <w:rsid w:val="00F86433"/>
    <w:rsid w:val="00FE7EF7"/>
    <w:rsid w:val="00FF613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26152B"/>
  <w15:docId w15:val="{8E3C763B-F90D-4C2B-A1D2-1E30990A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sz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Pr>
      <w:sz w:val="24"/>
    </w:rPr>
  </w:style>
  <w:style w:type="paragraph" w:customStyle="1" w:styleId="BasicParagraph">
    <w:name w:val="[Basic Paragraph]"/>
    <w:basedOn w:val="Normal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Cs w:val="24"/>
    </w:rPr>
  </w:style>
  <w:style w:type="paragraph" w:customStyle="1" w:styleId="Default">
    <w:name w:val="Default"/>
    <w:basedOn w:val="Normal"/>
    <w:pPr>
      <w:autoSpaceDE w:val="0"/>
      <w:autoSpaceDN w:val="0"/>
    </w:pPr>
    <w:rPr>
      <w:rFonts w:ascii="Times New Roman" w:eastAsia="Calibri" w:hAnsi="Times New Roman"/>
      <w:color w:val="000000"/>
      <w:szCs w:val="24"/>
    </w:rPr>
  </w:style>
  <w:style w:type="paragraph" w:styleId="NoSpacing">
    <w:name w:val="No Spacing"/>
    <w:uiPriority w:val="1"/>
    <w:qFormat/>
    <w:rPr>
      <w:rFonts w:ascii="Calibri" w:eastAsia="SimSun" w:hAnsi="Calibri"/>
      <w:sz w:val="22"/>
      <w:szCs w:val="22"/>
    </w:rPr>
  </w:style>
  <w:style w:type="table" w:styleId="TableGrid">
    <w:name w:val="Table Grid"/>
    <w:basedOn w:val="TableNormal"/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DocDefaults">
    <w:name w:val="DocDefaults"/>
  </w:style>
  <w:style w:type="paragraph" w:styleId="NormalWeb">
    <w:name w:val="Normal (Web)"/>
    <w:basedOn w:val="DocDefaults"/>
    <w:qFormat/>
    <w:rPr>
      <w:sz w:val="24"/>
    </w:rPr>
  </w:style>
  <w:style w:type="paragraph" w:styleId="Revision">
    <w:name w:val="Revision"/>
    <w:hidden/>
    <w:uiPriority w:val="71"/>
    <w:semiHidden/>
    <w:rsid w:val="009803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0B65ED93BB8D0445B783D35F43619AFD@exch027.domain.loca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delay\Box%20Sync\Cameron%20Delay%20Documents\Darlene\Contracts\New%20Contracts\Done\Conflict_%20of_Interest_Release_Form%203%20trus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D30024FB3EA0CE4399C1564007DAF281" ma:contentTypeName="Document" ma:contentTypeScope="" ma:contentTypeVersion="0" ma:versionID="58a3bbfeed85a7936dd119601b8ad2e5">
  <xsd:schema xmlns:xsd="http://www.w3.org/2001/XMLSchema" xmlns:ns2="990600d7-a79a-4a7c-9eb5-ed8c1604ef52" xmlns:p="http://schemas.microsoft.com/office/2006/metadata/properties" xmlns:xs="http://www.w3.org/2001/XMLSchema" ma:fieldsID="3f74ec21d59b9175421b73b745d9f7fd" ma:root="true" ns2:_="" targetNamespace="http://schemas.microsoft.com/office/2006/metadata/properties">
    <xsd:import namespace="990600d7-a79a-4a7c-9eb5-ed8c1604ef52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990600d7-a79a-4a7c-9eb5-ed8c1604ef52">
    <xsd:import namespace="http://schemas.microsoft.com/office/2006/documentManagement/types"/>
    <xsd:import namespace="http://schemas.microsoft.com/office/infopath/2007/PartnerControls"/>
    <xsd:element ma:description="The value of the document ID assigned to this item." ma:displayName="Document ID Value" ma:index="8" ma:internalName="_dlc_DocId" ma:readOnly="true" name="_dlc_DocId" nillable="true">
      <xsd:simpleType>
        <xsd:restriction base="dms:Text"/>
      </xsd:simpleType>
    </xsd:element>
    <xsd:element ma:description="Permanent link to this document." ma:displayName="Document ID" ma:hidden="true" ma:index="9" ma:internalName="_dlc_DocIdUrl" ma:readOnly="true" name="_dlc_DocIdUrl" nillable="true">
      <xsd:complexType>
        <xsd:complexContent>
          <xsd:extension base="dms:URL">
            <xsd:sequence>
              <xsd:element minOccurs="0" name="Url" nillable="true" type="dms:ValidUrl"/>
              <xsd:element name="Description" nillable="true" type="xsd:string"/>
            </xsd:sequence>
          </xsd:extension>
        </xsd:complexContent>
      </xsd:complexType>
    </xsd:element>
    <xsd:element ma:description="Keep ID on add." ma:displayName="Persist ID" ma:hidden="true" ma:index="10" ma:internalName="_dlc_DocIdPersistId" ma:readOnly="true" name="_dlc_DocIdPersistId" nillable="true">
      <xsd:simpleType>
        <xsd:restriction base="dms:Boolean"/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_dlc_DocId xmlns="990600d7-a79a-4a7c-9eb5-ed8c1604ef52">XZMAYWF5FK2U-390-96</_dlc_DocId>
    <_dlc_DocIdUrl xmlns="990600d7-a79a-4a7c-9eb5-ed8c1604ef52">
      <Url>https://intranet.myseiubenefits.org/businessforms/_layouts/DocIdRedir.aspx?ID=XZMAYWF5FK2U-390-96</Url>
      <Description>XZMAYWF5FK2U-390-96</Description>
    </_dlc_DocIdUrl>
  </documentManagement>
</p:properties>
</file>

<file path=customXml/item5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D9CB22E-2F84-4409-8846-4151410A0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7AC18-B5D6-428A-A68E-11CCBD6BCE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22D081-6D76-4586-92C7-2D21F2DD7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990600d7-a79a-4a7c-9eb5-ed8c1604ef52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02E13-BE3C-4CFD-B22B-C0DA0D7699A9}">
  <ds:schemaRefs>
    <ds:schemaRef ds:uri="http://schemas.microsoft.com/office/2006/metadata/properties"/>
    <ds:schemaRef ds:uri="http://schemas.microsoft.com/office/infopath/2007/PartnerControls"/>
    <ds:schemaRef ds:uri="990600d7-a79a-4a7c-9eb5-ed8c1604ef52"/>
  </ds:schemaRefs>
</ds:datastoreItem>
</file>

<file path=customXml/itemProps5.xml><?xml version="1.0" encoding="utf-8"?>
<ds:datastoreItem xmlns:ds="http://schemas.openxmlformats.org/officeDocument/2006/customXml" ds:itemID="{A92AF5AF-CED5-4035-9CD9-2A13F68F7F5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6.xml><?xml version="1.0" encoding="utf-8"?>
<ds:datastoreItem xmlns:ds="http://schemas.openxmlformats.org/officeDocument/2006/customXml" ds:itemID="{35BED586-FA84-4B7A-B0B3-1AF1D26AC69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Conflict_ of_Interest_Release_Form 3 trusts</Template>
  <TotalTime>122</TotalTime>
  <Pages>1</Pages>
  <Words>227</Words>
  <Characters>1233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SEIU Healthcare NW Training Partnership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cdelay</dc:creator>
  <cp:lastModifiedBy>Darlene Carlson</cp:lastModifiedBy>
  <cp:revision>8</cp:revision>
  <dcterms:created xsi:type="dcterms:W3CDTF">2018-02-21T16:27:00Z</dcterms:created>
  <dcterms:modified xsi:type="dcterms:W3CDTF">2026-03-12T16:48:00Z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XZMAYWF5FK2U-12-104</vt:lpwstr>
  </property>
  <property fmtid="{D5CDD505-2E9C-101B-9397-08002B2CF9AE}" pid="3" name="_dlc_DocIdItemGuid">
    <vt:lpwstr>159fcf70-a42b-4819-a589-5f5e5e24255a</vt:lpwstr>
  </property>
  <property fmtid="{D5CDD505-2E9C-101B-9397-08002B2CF9AE}" pid="4" name="_dlc_DocIdUrl">
    <vt:lpwstr>https://intranet.myseiubenefits.org/businessforms/_layouts/DocIdRedir.aspx?ID=XZMAYWF5FK2U-12-104, XZMAYWF5FK2U-12-104</vt:lpwstr>
  </property>
  <property fmtid="{D5CDD505-2E9C-101B-9397-08002B2CF9AE}" pid="5" name="ContentTypeId">
    <vt:lpwstr>0x010100D30024FB3EA0CE4399C1564007DAF281</vt:lpwstr>
  </property>
</Properties>
</file>